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EEBCC" w14:textId="77777777" w:rsidR="007B6EAA" w:rsidRDefault="007B6EAA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3098F416" w14:textId="77777777" w:rsidR="007B6EAA" w:rsidRDefault="007B6EAA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78C3CC8" w14:textId="77777777" w:rsidR="00C01C0E" w:rsidRDefault="00C01C0E" w:rsidP="00C01C0E">
      <w:pPr>
        <w:jc w:val="center"/>
        <w:rPr>
          <w:rFonts w:ascii="Arial" w:hAnsi="Arial" w:cs="Arial"/>
          <w:sz w:val="20"/>
          <w:szCs w:val="20"/>
        </w:rPr>
      </w:pPr>
    </w:p>
    <w:p w14:paraId="6B4B6656" w14:textId="77777777" w:rsidR="00C01C0E" w:rsidRDefault="00C01C0E" w:rsidP="00C01C0E">
      <w:pPr>
        <w:jc w:val="center"/>
        <w:rPr>
          <w:rFonts w:ascii="Arial" w:hAnsi="Arial" w:cs="Arial"/>
          <w:sz w:val="20"/>
          <w:szCs w:val="20"/>
        </w:rPr>
      </w:pPr>
    </w:p>
    <w:p w14:paraId="1A68F9E5" w14:textId="5C48E6B9" w:rsidR="00C01C0E" w:rsidRPr="00C01C0E" w:rsidRDefault="00C01C0E" w:rsidP="00C01C0E">
      <w:pPr>
        <w:jc w:val="center"/>
        <w:rPr>
          <w:rFonts w:ascii="Arial" w:hAnsi="Arial" w:cs="Arial"/>
          <w:sz w:val="20"/>
          <w:szCs w:val="20"/>
        </w:rPr>
      </w:pPr>
      <w:r w:rsidRPr="00C01C0E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.…..</w:t>
      </w:r>
      <w:r w:rsidRPr="00C01C0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484776AB" w14:textId="46349BD7" w:rsidR="00C01C0E" w:rsidRPr="00C01C0E" w:rsidRDefault="00C01C0E" w:rsidP="00C01C0E">
      <w:pPr>
        <w:jc w:val="center"/>
        <w:rPr>
          <w:rFonts w:ascii="Arial" w:hAnsi="Arial" w:cs="Arial"/>
          <w:bCs/>
          <w:i/>
          <w:color w:val="0070C0"/>
          <w:sz w:val="20"/>
          <w:szCs w:val="20"/>
        </w:rPr>
      </w:pPr>
      <w:r w:rsidRPr="00C01C0E">
        <w:rPr>
          <w:rFonts w:ascii="Arial" w:hAnsi="Arial" w:cs="Arial"/>
          <w:bCs/>
          <w:i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color w:val="0070C0"/>
          <w:sz w:val="20"/>
          <w:szCs w:val="20"/>
        </w:rPr>
        <w:t>n</w:t>
      </w:r>
      <w:r w:rsidRPr="00C01C0E">
        <w:rPr>
          <w:rFonts w:ascii="Arial" w:hAnsi="Arial" w:cs="Arial"/>
          <w:bCs/>
          <w:i/>
          <w:color w:val="0070C0"/>
          <w:sz w:val="20"/>
          <w:szCs w:val="20"/>
        </w:rPr>
        <w:t>ázev zakázky doplní uchazeč dle Výzvy k podání nabídky)</w:t>
      </w:r>
    </w:p>
    <w:p w14:paraId="72EF62A3" w14:textId="77777777" w:rsidR="007B6EAA" w:rsidRDefault="007B6EAA">
      <w:pPr>
        <w:jc w:val="both"/>
        <w:rPr>
          <w:rFonts w:ascii="Arial" w:hAnsi="Arial"/>
          <w:sz w:val="22"/>
          <w:szCs w:val="22"/>
        </w:rPr>
      </w:pPr>
    </w:p>
    <w:p w14:paraId="53E17B42" w14:textId="77777777" w:rsidR="007B6EAA" w:rsidRDefault="007B6EAA">
      <w:pPr>
        <w:jc w:val="both"/>
        <w:rPr>
          <w:rFonts w:ascii="Arial" w:hAnsi="Arial"/>
          <w:sz w:val="22"/>
          <w:szCs w:val="22"/>
        </w:rPr>
      </w:pPr>
    </w:p>
    <w:p w14:paraId="6AC5A610" w14:textId="77777777" w:rsidR="007B6EAA" w:rsidRDefault="007B6EAA">
      <w:pPr>
        <w:jc w:val="both"/>
        <w:rPr>
          <w:rFonts w:ascii="Arial" w:hAnsi="Arial"/>
          <w:sz w:val="22"/>
          <w:szCs w:val="22"/>
        </w:rPr>
      </w:pPr>
    </w:p>
    <w:p w14:paraId="3B809B70" w14:textId="049D7488" w:rsidR="007B6EAA" w:rsidRPr="00C01C0E" w:rsidRDefault="00C4097C" w:rsidP="000305DF">
      <w:pPr>
        <w:jc w:val="center"/>
        <w:rPr>
          <w:rFonts w:ascii="Arial" w:hAnsi="Arial" w:cs="Arial"/>
          <w:b/>
          <w:sz w:val="44"/>
          <w:szCs w:val="44"/>
        </w:rPr>
      </w:pPr>
      <w:r w:rsidRPr="00C01C0E">
        <w:rPr>
          <w:rFonts w:ascii="Arial" w:hAnsi="Arial" w:cs="Arial"/>
          <w:b/>
          <w:sz w:val="44"/>
          <w:szCs w:val="44"/>
        </w:rPr>
        <w:t>Čestné prohlášení</w:t>
      </w:r>
      <w:r w:rsidR="00C01C0E" w:rsidRPr="00C01C0E">
        <w:rPr>
          <w:rFonts w:ascii="Arial" w:hAnsi="Arial" w:cs="Arial"/>
          <w:b/>
          <w:sz w:val="44"/>
          <w:szCs w:val="44"/>
        </w:rPr>
        <w:t xml:space="preserve"> </w:t>
      </w:r>
    </w:p>
    <w:p w14:paraId="4FD7F99E" w14:textId="77777777" w:rsidR="007B6EAA" w:rsidRDefault="007B6EA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2B900BC0" w14:textId="77777777" w:rsidR="007B6EAA" w:rsidRDefault="007B6EAA">
      <w:pPr>
        <w:ind w:left="708"/>
        <w:jc w:val="center"/>
        <w:rPr>
          <w:rFonts w:ascii="Arial" w:hAnsi="Arial" w:cs="Arial"/>
          <w:sz w:val="22"/>
          <w:szCs w:val="22"/>
        </w:rPr>
      </w:pPr>
    </w:p>
    <w:p w14:paraId="72D47EC9" w14:textId="4F633781" w:rsidR="00C01C0E" w:rsidRPr="00C01C0E" w:rsidRDefault="00C76220" w:rsidP="00C01C0E">
      <w:pPr>
        <w:jc w:val="center"/>
        <w:rPr>
          <w:b/>
          <w:bCs/>
          <w:i/>
          <w:iCs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C4097C" w:rsidRPr="00C01C0E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.</w:t>
      </w:r>
      <w:r w:rsidR="00C4097C" w:rsidRPr="00C01C0E">
        <w:rPr>
          <w:rFonts w:ascii="Arial" w:hAnsi="Arial" w:cs="Arial"/>
          <w:sz w:val="20"/>
          <w:szCs w:val="20"/>
        </w:rPr>
        <w:t xml:space="preserve">… </w:t>
      </w:r>
      <w:r w:rsidR="000305DF" w:rsidRPr="00C01C0E">
        <w:rPr>
          <w:rFonts w:ascii="Arial" w:hAnsi="Arial" w:cs="Arial"/>
          <w:sz w:val="20"/>
          <w:szCs w:val="20"/>
        </w:rPr>
        <w:br/>
      </w:r>
      <w:r w:rsidR="009E2287" w:rsidRPr="00C01C0E">
        <w:rPr>
          <w:rFonts w:ascii="Arial" w:hAnsi="Arial" w:cs="Arial"/>
          <w:bCs/>
          <w:i/>
          <w:iCs/>
          <w:color w:val="0070C0"/>
          <w:sz w:val="20"/>
          <w:szCs w:val="20"/>
        </w:rPr>
        <w:t>(název organizace</w:t>
      </w:r>
      <w:r w:rsidR="002E4D9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/ jméno a příjmení</w:t>
      </w:r>
      <w:r w:rsidR="009E2287" w:rsidRPr="00C01C0E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vyplní</w:t>
      </w:r>
      <w:r w:rsidR="00C4097C" w:rsidRPr="00C01C0E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</w:t>
      </w:r>
      <w:r w:rsidR="00C01C0E" w:rsidRPr="00C01C0E">
        <w:rPr>
          <w:rFonts w:ascii="Arial" w:hAnsi="Arial" w:cs="Arial"/>
          <w:bCs/>
          <w:i/>
          <w:iCs/>
          <w:color w:val="0070C0"/>
          <w:sz w:val="20"/>
          <w:szCs w:val="20"/>
        </w:rPr>
        <w:t>uchazeč</w:t>
      </w:r>
      <w:r w:rsidR="00C4097C" w:rsidRPr="00C01C0E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p w14:paraId="5D10E179" w14:textId="77777777" w:rsidR="00C01C0E" w:rsidRPr="00C01C0E" w:rsidRDefault="00C01C0E" w:rsidP="00C01C0E">
      <w:pPr>
        <w:rPr>
          <w:rFonts w:ascii="Arial" w:hAnsi="Arial" w:cs="Arial"/>
          <w:sz w:val="20"/>
          <w:szCs w:val="20"/>
        </w:rPr>
      </w:pPr>
    </w:p>
    <w:p w14:paraId="6BA6D3EB" w14:textId="77777777" w:rsidR="00C01C0E" w:rsidRPr="00C01C0E" w:rsidRDefault="00C01C0E" w:rsidP="00C01C0E">
      <w:pPr>
        <w:rPr>
          <w:rFonts w:ascii="Arial" w:hAnsi="Arial" w:cs="Arial"/>
          <w:sz w:val="20"/>
          <w:szCs w:val="20"/>
        </w:rPr>
      </w:pPr>
    </w:p>
    <w:p w14:paraId="7A1CCCF6" w14:textId="1208B225" w:rsidR="00C01C0E" w:rsidRPr="00C01C0E" w:rsidRDefault="00C76220" w:rsidP="00C01C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01C0E" w:rsidRPr="00C01C0E">
        <w:rPr>
          <w:rFonts w:ascii="Arial" w:hAnsi="Arial" w:cs="Arial"/>
          <w:sz w:val="20"/>
          <w:szCs w:val="20"/>
        </w:rPr>
        <w:t>e sídlem 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proofErr w:type="gramStart"/>
      <w:r>
        <w:rPr>
          <w:rFonts w:ascii="Arial" w:hAnsi="Arial" w:cs="Arial"/>
          <w:sz w:val="20"/>
          <w:szCs w:val="20"/>
        </w:rPr>
        <w:t>…...</w:t>
      </w:r>
      <w:r w:rsidR="00C01C0E" w:rsidRPr="00C01C0E"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         </w:t>
      </w:r>
    </w:p>
    <w:p w14:paraId="3ADBA110" w14:textId="77777777" w:rsidR="00C01C0E" w:rsidRPr="00C01C0E" w:rsidRDefault="00C01C0E" w:rsidP="00C01C0E">
      <w:pPr>
        <w:rPr>
          <w:rFonts w:ascii="Arial" w:hAnsi="Arial" w:cs="Arial"/>
          <w:sz w:val="20"/>
          <w:szCs w:val="20"/>
        </w:rPr>
      </w:pPr>
    </w:p>
    <w:p w14:paraId="16BEACB2" w14:textId="77777777" w:rsidR="00C01C0E" w:rsidRPr="00C01C0E" w:rsidRDefault="00C01C0E" w:rsidP="00C01C0E">
      <w:pPr>
        <w:rPr>
          <w:rFonts w:ascii="Arial" w:hAnsi="Arial" w:cs="Arial"/>
          <w:sz w:val="20"/>
          <w:szCs w:val="20"/>
        </w:rPr>
      </w:pPr>
    </w:p>
    <w:p w14:paraId="2BF3DFE3" w14:textId="6D40874C" w:rsidR="00C01C0E" w:rsidRPr="00C01C0E" w:rsidRDefault="00C01C0E" w:rsidP="00C01C0E">
      <w:pPr>
        <w:rPr>
          <w:rFonts w:ascii="Arial" w:hAnsi="Arial" w:cs="Arial"/>
          <w:sz w:val="20"/>
          <w:szCs w:val="20"/>
        </w:rPr>
      </w:pPr>
      <w:r w:rsidRPr="00C01C0E">
        <w:rPr>
          <w:rFonts w:ascii="Arial" w:hAnsi="Arial" w:cs="Arial"/>
          <w:sz w:val="20"/>
          <w:szCs w:val="20"/>
        </w:rPr>
        <w:t>IČ</w:t>
      </w:r>
      <w:r w:rsidR="002E4D95">
        <w:rPr>
          <w:rFonts w:ascii="Arial" w:hAnsi="Arial" w:cs="Arial"/>
          <w:sz w:val="20"/>
          <w:szCs w:val="20"/>
        </w:rPr>
        <w:t xml:space="preserve"> </w:t>
      </w:r>
      <w:r w:rsidRPr="00C01C0E">
        <w:rPr>
          <w:rFonts w:ascii="Arial" w:hAnsi="Arial" w:cs="Arial"/>
          <w:sz w:val="20"/>
          <w:szCs w:val="20"/>
        </w:rPr>
        <w:t>/</w:t>
      </w:r>
      <w:r w:rsidR="002E4D95">
        <w:rPr>
          <w:rFonts w:ascii="Arial" w:hAnsi="Arial" w:cs="Arial"/>
          <w:sz w:val="20"/>
          <w:szCs w:val="20"/>
        </w:rPr>
        <w:t xml:space="preserve"> </w:t>
      </w:r>
      <w:r w:rsidRPr="00C01C0E">
        <w:rPr>
          <w:rFonts w:ascii="Arial" w:hAnsi="Arial" w:cs="Arial"/>
          <w:sz w:val="20"/>
          <w:szCs w:val="20"/>
        </w:rPr>
        <w:t>DIČ</w:t>
      </w:r>
      <w:r w:rsidR="002E4D95">
        <w:rPr>
          <w:rFonts w:ascii="Arial" w:hAnsi="Arial" w:cs="Arial"/>
          <w:sz w:val="20"/>
          <w:szCs w:val="20"/>
        </w:rPr>
        <w:t xml:space="preserve"> (byla-li přidělena) </w:t>
      </w:r>
      <w:r w:rsidRPr="00C01C0E">
        <w:rPr>
          <w:rFonts w:ascii="Arial" w:hAnsi="Arial" w:cs="Arial"/>
          <w:sz w:val="20"/>
          <w:szCs w:val="20"/>
        </w:rPr>
        <w:t>…………</w:t>
      </w:r>
      <w:r w:rsidR="002E4D95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18E3E447" w14:textId="77777777" w:rsidR="00C01C0E" w:rsidRDefault="00C01C0E" w:rsidP="00C01C0E">
      <w:pPr>
        <w:rPr>
          <w:rFonts w:ascii="Arial" w:hAnsi="Arial" w:cs="Arial"/>
          <w:sz w:val="20"/>
          <w:szCs w:val="20"/>
        </w:rPr>
      </w:pPr>
    </w:p>
    <w:p w14:paraId="79B942F1" w14:textId="77777777" w:rsidR="00C01C0E" w:rsidRDefault="00C01C0E" w:rsidP="00C01C0E">
      <w:pPr>
        <w:rPr>
          <w:rFonts w:ascii="Arial" w:hAnsi="Arial" w:cs="Arial"/>
          <w:sz w:val="20"/>
          <w:szCs w:val="20"/>
        </w:rPr>
      </w:pPr>
    </w:p>
    <w:p w14:paraId="7C805270" w14:textId="271DD5FD" w:rsidR="00C01C0E" w:rsidRPr="00C01C0E" w:rsidRDefault="00C76220" w:rsidP="00C01C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Zastoupen</w:t>
      </w:r>
      <w:r w:rsidR="002E4D95">
        <w:rPr>
          <w:rFonts w:ascii="Arial" w:hAnsi="Arial" w:cs="Arial"/>
          <w:sz w:val="20"/>
          <w:szCs w:val="20"/>
        </w:rPr>
        <w:t>/a</w:t>
      </w:r>
      <w:r w:rsidR="00C01C0E" w:rsidRPr="00C01C0E">
        <w:rPr>
          <w:rFonts w:ascii="Arial" w:hAnsi="Arial" w:cs="Arial"/>
          <w:sz w:val="20"/>
          <w:szCs w:val="20"/>
        </w:rPr>
        <w:t xml:space="preserve"> 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C01C0E" w:rsidRPr="00C01C0E">
        <w:rPr>
          <w:rFonts w:ascii="Arial" w:hAnsi="Arial" w:cs="Arial"/>
          <w:sz w:val="20"/>
          <w:szCs w:val="20"/>
        </w:rPr>
        <w:t>……</w:t>
      </w:r>
      <w:r w:rsidR="002E4D95">
        <w:rPr>
          <w:rFonts w:ascii="Arial" w:hAnsi="Arial" w:cs="Arial"/>
          <w:sz w:val="20"/>
          <w:szCs w:val="20"/>
        </w:rPr>
        <w:t>………</w:t>
      </w:r>
    </w:p>
    <w:p w14:paraId="70C3847D" w14:textId="77777777" w:rsidR="007B6EAA" w:rsidRPr="00C01C0E" w:rsidRDefault="007B6EAA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744A3DD2" w14:textId="77777777" w:rsidR="00C76220" w:rsidRDefault="00C76220" w:rsidP="00C76220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17BEAEF1" w14:textId="2E08DA28" w:rsidR="007B6EAA" w:rsidRPr="00C76220" w:rsidRDefault="00C01C0E" w:rsidP="0021606B">
      <w:pPr>
        <w:ind w:left="708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C76220">
        <w:rPr>
          <w:rFonts w:ascii="Arial" w:hAnsi="Arial" w:cs="Arial"/>
          <w:b/>
          <w:sz w:val="20"/>
          <w:szCs w:val="20"/>
        </w:rPr>
        <w:t>Čestně</w:t>
      </w:r>
      <w:r w:rsidR="00C4097C" w:rsidRPr="00C76220">
        <w:rPr>
          <w:rFonts w:ascii="Arial" w:hAnsi="Arial" w:cs="Arial"/>
          <w:b/>
          <w:sz w:val="20"/>
          <w:szCs w:val="20"/>
        </w:rPr>
        <w:t xml:space="preserve"> prohlašuje, že:</w:t>
      </w:r>
    </w:p>
    <w:bookmarkEnd w:id="0"/>
    <w:p w14:paraId="2C6AE398" w14:textId="122B7CD4" w:rsidR="00C76220" w:rsidRDefault="00C76220" w:rsidP="00C76220">
      <w:pPr>
        <w:tabs>
          <w:tab w:val="left" w:pos="3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264AC1" w14:textId="754398E7" w:rsidR="00C76220" w:rsidRDefault="00C76220" w:rsidP="00C76220">
      <w:pPr>
        <w:pStyle w:val="Odstavecseseznamem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nemá daňové nedoplatky,</w:t>
      </w:r>
    </w:p>
    <w:p w14:paraId="6B2DF6D6" w14:textId="77777777" w:rsidR="00C76220" w:rsidRDefault="00C76220" w:rsidP="00C76220">
      <w:pPr>
        <w:pStyle w:val="Odstavecseseznamem"/>
        <w:tabs>
          <w:tab w:val="left" w:pos="3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E25EDE" w14:textId="2DE2176E" w:rsidR="00D209A2" w:rsidRDefault="00C01C0E" w:rsidP="00C76220">
      <w:pPr>
        <w:pStyle w:val="Odstavecseseznamem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6220">
        <w:rPr>
          <w:rFonts w:ascii="Arial" w:hAnsi="Arial" w:cs="Arial"/>
          <w:sz w:val="20"/>
          <w:szCs w:val="20"/>
        </w:rPr>
        <w:t>nemá nedoplatky na pojistném či na penále týkajícím se veřejného zdravotního pojištění nebo sociálního zabezpečení nebo na příspěvku n</w:t>
      </w:r>
      <w:r w:rsidR="0014119F">
        <w:rPr>
          <w:rFonts w:ascii="Arial" w:hAnsi="Arial" w:cs="Arial"/>
          <w:sz w:val="20"/>
          <w:szCs w:val="20"/>
        </w:rPr>
        <w:t>a státní politiku zaměstnanosti</w:t>
      </w:r>
      <w:r w:rsidR="00C074F4">
        <w:rPr>
          <w:rFonts w:ascii="Arial" w:hAnsi="Arial" w:cs="Arial"/>
          <w:sz w:val="20"/>
          <w:szCs w:val="20"/>
        </w:rPr>
        <w:t>.</w:t>
      </w:r>
    </w:p>
    <w:p w14:paraId="073C25CE" w14:textId="77777777" w:rsidR="00B43E68" w:rsidRPr="00B43E68" w:rsidRDefault="00B43E68" w:rsidP="00B43E68">
      <w:pPr>
        <w:tabs>
          <w:tab w:val="left" w:pos="3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F5E53A0" w14:textId="77777777" w:rsidR="00D209A2" w:rsidRPr="00C310D3" w:rsidRDefault="00D209A2" w:rsidP="00D209A2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C774D46" w14:textId="5697164A" w:rsidR="00D209A2" w:rsidRPr="00C81B3A" w:rsidRDefault="00D209A2" w:rsidP="00C01C0E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37DC6D31" w14:textId="77777777" w:rsidR="001B6713" w:rsidRPr="00D209A2" w:rsidRDefault="001B6713" w:rsidP="00D209A2">
      <w:pPr>
        <w:rPr>
          <w:rFonts w:ascii="Arial" w:hAnsi="Arial" w:cs="Arial"/>
          <w:sz w:val="20"/>
          <w:szCs w:val="20"/>
        </w:rPr>
      </w:pPr>
    </w:p>
    <w:p w14:paraId="1E55C6E5" w14:textId="77777777" w:rsidR="001B6713" w:rsidRDefault="001B6713" w:rsidP="001B6713">
      <w:pPr>
        <w:rPr>
          <w:rFonts w:ascii="Arial" w:hAnsi="Arial" w:cs="Arial"/>
          <w:sz w:val="20"/>
          <w:szCs w:val="20"/>
        </w:rPr>
      </w:pPr>
    </w:p>
    <w:p w14:paraId="5BBC0DB7" w14:textId="77777777" w:rsidR="00E05402" w:rsidRPr="00E05402" w:rsidRDefault="00E05402" w:rsidP="00E054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…...</w:t>
      </w:r>
      <w:r w:rsidRPr="00E05402">
        <w:rPr>
          <w:rFonts w:ascii="Arial" w:hAnsi="Arial" w:cs="Arial"/>
          <w:sz w:val="20"/>
          <w:szCs w:val="20"/>
        </w:rPr>
        <w:t xml:space="preserve"> dne</w:t>
      </w:r>
      <w:proofErr w:type="gramEnd"/>
      <w:r w:rsidRPr="00E05402">
        <w:rPr>
          <w:rFonts w:ascii="Arial" w:hAnsi="Arial" w:cs="Arial"/>
          <w:sz w:val="20"/>
          <w:szCs w:val="20"/>
        </w:rPr>
        <w:t xml:space="preserve"> ……………………..</w:t>
      </w:r>
    </w:p>
    <w:p w14:paraId="58670D1B" w14:textId="77777777" w:rsidR="001B6713" w:rsidRDefault="001B6713" w:rsidP="001B6713">
      <w:pPr>
        <w:rPr>
          <w:rFonts w:ascii="Arial" w:hAnsi="Arial" w:cs="Arial"/>
          <w:sz w:val="20"/>
          <w:szCs w:val="20"/>
        </w:rPr>
      </w:pPr>
    </w:p>
    <w:p w14:paraId="046EA6AB" w14:textId="77777777" w:rsidR="00E05402" w:rsidRDefault="00E05402" w:rsidP="001B6713">
      <w:pPr>
        <w:rPr>
          <w:rFonts w:ascii="Arial" w:hAnsi="Arial" w:cs="Arial"/>
          <w:sz w:val="20"/>
          <w:szCs w:val="20"/>
        </w:rPr>
      </w:pPr>
    </w:p>
    <w:p w14:paraId="45825229" w14:textId="77777777" w:rsidR="00CE4213" w:rsidRPr="001B6713" w:rsidRDefault="00CE4213" w:rsidP="001B6713">
      <w:pPr>
        <w:rPr>
          <w:rFonts w:ascii="Arial" w:hAnsi="Arial" w:cs="Arial"/>
          <w:sz w:val="20"/>
          <w:szCs w:val="20"/>
        </w:rPr>
      </w:pPr>
    </w:p>
    <w:p w14:paraId="23FCAA24" w14:textId="3EA70D72" w:rsidR="00E05402" w:rsidRDefault="00C4097C">
      <w:pPr>
        <w:jc w:val="both"/>
        <w:rPr>
          <w:rFonts w:ascii="Arial" w:hAnsi="Arial" w:cs="Arial"/>
          <w:sz w:val="20"/>
          <w:szCs w:val="20"/>
        </w:rPr>
      </w:pPr>
      <w:r w:rsidRPr="001B6713">
        <w:rPr>
          <w:rFonts w:ascii="Arial" w:hAnsi="Arial" w:cs="Arial"/>
          <w:sz w:val="20"/>
          <w:szCs w:val="20"/>
        </w:rPr>
        <w:t>Podpis</w:t>
      </w:r>
      <w:r w:rsidR="002E4D95">
        <w:rPr>
          <w:rFonts w:ascii="Arial" w:hAnsi="Arial" w:cs="Arial"/>
          <w:sz w:val="20"/>
          <w:szCs w:val="20"/>
        </w:rPr>
        <w:t>/y</w:t>
      </w:r>
      <w:r w:rsidRPr="001B6713">
        <w:rPr>
          <w:rFonts w:ascii="Arial" w:hAnsi="Arial" w:cs="Arial"/>
          <w:sz w:val="20"/>
          <w:szCs w:val="20"/>
        </w:rPr>
        <w:t>: ……………………………………………………………………</w:t>
      </w:r>
      <w:r w:rsidR="009E2287">
        <w:rPr>
          <w:rFonts w:ascii="Arial" w:hAnsi="Arial" w:cs="Arial"/>
          <w:sz w:val="20"/>
          <w:szCs w:val="20"/>
        </w:rPr>
        <w:t>…</w:t>
      </w:r>
      <w:r w:rsidR="00F358C2">
        <w:rPr>
          <w:rFonts w:ascii="Arial" w:hAnsi="Arial" w:cs="Arial"/>
          <w:sz w:val="20"/>
          <w:szCs w:val="20"/>
        </w:rPr>
        <w:t xml:space="preserve"> </w:t>
      </w:r>
    </w:p>
    <w:p w14:paraId="43FF8A8A" w14:textId="77777777" w:rsidR="000179A3" w:rsidRPr="001B6713" w:rsidRDefault="000179A3">
      <w:pPr>
        <w:rPr>
          <w:rFonts w:ascii="Arial" w:hAnsi="Arial" w:cs="Arial"/>
          <w:color w:val="FF0000"/>
          <w:sz w:val="20"/>
          <w:szCs w:val="20"/>
        </w:rPr>
      </w:pPr>
    </w:p>
    <w:p w14:paraId="3D72A2B4" w14:textId="6CB1844A" w:rsidR="007B6EAA" w:rsidRPr="00A03518" w:rsidRDefault="001B4498">
      <w:pPr>
        <w:rPr>
          <w:rFonts w:ascii="Arial" w:hAnsi="Arial" w:cs="Arial"/>
          <w:sz w:val="20"/>
          <w:szCs w:val="20"/>
        </w:rPr>
      </w:pPr>
      <w:r w:rsidRPr="001B4498">
        <w:rPr>
          <w:rFonts w:ascii="Arial" w:hAnsi="Arial" w:cs="Arial"/>
          <w:sz w:val="20"/>
          <w:szCs w:val="20"/>
        </w:rPr>
        <w:t>(osoba</w:t>
      </w:r>
      <w:r w:rsidR="002E4D95">
        <w:rPr>
          <w:rFonts w:ascii="Arial" w:hAnsi="Arial" w:cs="Arial"/>
          <w:sz w:val="20"/>
          <w:szCs w:val="20"/>
        </w:rPr>
        <w:t>/y</w:t>
      </w:r>
      <w:r w:rsidRPr="001B4498">
        <w:rPr>
          <w:rFonts w:ascii="Arial" w:hAnsi="Arial" w:cs="Arial"/>
          <w:sz w:val="20"/>
          <w:szCs w:val="20"/>
        </w:rPr>
        <w:t xml:space="preserve"> oprávněná</w:t>
      </w:r>
      <w:r w:rsidR="002E4D95">
        <w:rPr>
          <w:rFonts w:ascii="Arial" w:hAnsi="Arial" w:cs="Arial"/>
          <w:sz w:val="20"/>
          <w:szCs w:val="20"/>
        </w:rPr>
        <w:t>/é</w:t>
      </w:r>
      <w:r w:rsidRPr="001B4498">
        <w:rPr>
          <w:rFonts w:ascii="Arial" w:hAnsi="Arial" w:cs="Arial"/>
          <w:sz w:val="20"/>
          <w:szCs w:val="20"/>
        </w:rPr>
        <w:t xml:space="preserve"> jednat </w:t>
      </w:r>
      <w:r w:rsidR="002E4D95">
        <w:rPr>
          <w:rFonts w:ascii="Arial" w:hAnsi="Arial" w:cs="Arial"/>
          <w:sz w:val="20"/>
          <w:szCs w:val="20"/>
        </w:rPr>
        <w:t xml:space="preserve">jménem či </w:t>
      </w:r>
      <w:r w:rsidRPr="001B4498">
        <w:rPr>
          <w:rFonts w:ascii="Arial" w:hAnsi="Arial" w:cs="Arial"/>
          <w:sz w:val="20"/>
          <w:szCs w:val="20"/>
        </w:rPr>
        <w:t>za uchazeče)</w:t>
      </w:r>
    </w:p>
    <w:p w14:paraId="2285B1CC" w14:textId="77777777" w:rsidR="000525E1" w:rsidRPr="001B6713" w:rsidRDefault="000525E1" w:rsidP="000525E1">
      <w:pPr>
        <w:rPr>
          <w:rFonts w:ascii="Arial" w:hAnsi="Arial" w:cs="Arial"/>
          <w:sz w:val="20"/>
          <w:szCs w:val="20"/>
        </w:rPr>
      </w:pPr>
    </w:p>
    <w:p w14:paraId="7E02A730" w14:textId="77777777" w:rsidR="000525E1" w:rsidRPr="001B6713" w:rsidRDefault="000525E1" w:rsidP="000525E1">
      <w:pPr>
        <w:rPr>
          <w:rFonts w:ascii="Arial" w:hAnsi="Arial" w:cs="Arial"/>
          <w:sz w:val="20"/>
          <w:szCs w:val="20"/>
        </w:rPr>
      </w:pPr>
    </w:p>
    <w:p w14:paraId="46D4D299" w14:textId="77777777" w:rsidR="000525E1" w:rsidRPr="001B6713" w:rsidRDefault="000525E1" w:rsidP="000525E1">
      <w:pPr>
        <w:rPr>
          <w:rFonts w:ascii="Arial" w:hAnsi="Arial" w:cs="Arial"/>
          <w:sz w:val="20"/>
          <w:szCs w:val="20"/>
        </w:rPr>
      </w:pPr>
    </w:p>
    <w:p w14:paraId="6DA022A7" w14:textId="77777777" w:rsidR="000525E1" w:rsidRPr="001B6713" w:rsidRDefault="000525E1" w:rsidP="000525E1">
      <w:pPr>
        <w:rPr>
          <w:rFonts w:ascii="Arial" w:hAnsi="Arial" w:cs="Arial"/>
          <w:sz w:val="20"/>
          <w:szCs w:val="20"/>
        </w:rPr>
      </w:pPr>
    </w:p>
    <w:p w14:paraId="335E502A" w14:textId="77777777" w:rsidR="00C4097C" w:rsidRPr="001B6713" w:rsidRDefault="00C4097C">
      <w:pPr>
        <w:rPr>
          <w:rFonts w:ascii="Arial" w:hAnsi="Arial" w:cs="Arial"/>
          <w:sz w:val="20"/>
          <w:szCs w:val="20"/>
        </w:rPr>
      </w:pPr>
    </w:p>
    <w:p w14:paraId="44361986" w14:textId="77777777" w:rsidR="001B6713" w:rsidRPr="001B6713" w:rsidRDefault="001B6713">
      <w:pPr>
        <w:rPr>
          <w:rFonts w:ascii="Arial" w:hAnsi="Arial" w:cs="Arial"/>
          <w:sz w:val="20"/>
          <w:szCs w:val="20"/>
        </w:rPr>
      </w:pPr>
    </w:p>
    <w:sectPr w:rsidR="001B6713" w:rsidRPr="001B6713" w:rsidSect="007B6E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C9148" w14:textId="77777777" w:rsidR="00EE6346" w:rsidRDefault="00EE6346">
      <w:r>
        <w:separator/>
      </w:r>
    </w:p>
  </w:endnote>
  <w:endnote w:type="continuationSeparator" w:id="0">
    <w:p w14:paraId="6099CB94" w14:textId="77777777" w:rsidR="00EE6346" w:rsidRDefault="00EE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ADD75" w14:textId="77777777" w:rsidR="00EE6346" w:rsidRDefault="00EE6346">
      <w:r>
        <w:separator/>
      </w:r>
    </w:p>
  </w:footnote>
  <w:footnote w:type="continuationSeparator" w:id="0">
    <w:p w14:paraId="7E7B640E" w14:textId="77777777" w:rsidR="00EE6346" w:rsidRDefault="00EE6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A49A7" w14:textId="77777777" w:rsidR="00C76220" w:rsidRDefault="00C76220" w:rsidP="00E674FC">
    <w:pPr>
      <w:pStyle w:val="Zhlav"/>
      <w:rPr>
        <w:rFonts w:ascii="Arial" w:hAnsi="Arial" w:cs="Arial"/>
        <w:bCs/>
        <w:sz w:val="18"/>
        <w:szCs w:val="18"/>
      </w:rPr>
    </w:pPr>
    <w:r w:rsidRPr="00E674FC">
      <w:rPr>
        <w:rFonts w:ascii="Arial" w:hAnsi="Arial" w:cs="Arial"/>
        <w:bCs/>
        <w:noProof/>
        <w:sz w:val="18"/>
        <w:szCs w:val="18"/>
      </w:rPr>
      <w:drawing>
        <wp:inline distT="0" distB="0" distL="0" distR="0" wp14:anchorId="419089AD" wp14:editId="60FE7834">
          <wp:extent cx="2628900" cy="541020"/>
          <wp:effectExtent l="19050" t="0" r="0" b="0"/>
          <wp:docPr id="2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541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C786775" w14:textId="77777777" w:rsidR="00C76220" w:rsidRDefault="00C76220">
    <w:pPr>
      <w:pStyle w:val="Zhlav"/>
      <w:jc w:val="right"/>
      <w:rPr>
        <w:rFonts w:ascii="Arial" w:hAnsi="Arial" w:cs="Arial"/>
        <w:bCs/>
        <w:sz w:val="18"/>
        <w:szCs w:val="18"/>
      </w:rPr>
    </w:pPr>
  </w:p>
  <w:p w14:paraId="4225D18A" w14:textId="2262B013" w:rsidR="00C76220" w:rsidRDefault="00C76220">
    <w:pPr>
      <w:pStyle w:val="Zhlav"/>
      <w:ind w:hanging="142"/>
      <w:rPr>
        <w:sz w:val="18"/>
        <w:szCs w:val="18"/>
      </w:rPr>
    </w:pPr>
    <w:r>
      <w:rPr>
        <w:rFonts w:ascii="Arial" w:hAnsi="Arial" w:cs="Arial"/>
        <w:bCs/>
        <w:sz w:val="18"/>
        <w:szCs w:val="18"/>
      </w:rPr>
      <w:t xml:space="preserve">Příloha č. 5 </w:t>
    </w:r>
    <w:r w:rsidR="002E4D95">
      <w:rPr>
        <w:rFonts w:ascii="Arial" w:hAnsi="Arial" w:cs="Arial"/>
        <w:bCs/>
        <w:sz w:val="18"/>
        <w:szCs w:val="18"/>
      </w:rPr>
      <w:t xml:space="preserve">Výzvy k podání nabídky </w:t>
    </w:r>
    <w:r>
      <w:rPr>
        <w:rFonts w:ascii="Arial" w:hAnsi="Arial" w:cs="Arial"/>
        <w:bCs/>
        <w:sz w:val="18"/>
        <w:szCs w:val="18"/>
      </w:rPr>
      <w:t xml:space="preserve">– Čestné prohlášení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B345F"/>
    <w:multiLevelType w:val="hybridMultilevel"/>
    <w:tmpl w:val="BB8686A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E829AA"/>
    <w:multiLevelType w:val="hybridMultilevel"/>
    <w:tmpl w:val="C4F43CE8"/>
    <w:lvl w:ilvl="0" w:tplc="F61C5A3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85E80"/>
    <w:multiLevelType w:val="hybridMultilevel"/>
    <w:tmpl w:val="45F2B004"/>
    <w:lvl w:ilvl="0" w:tplc="DB68A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67C1D"/>
    <w:multiLevelType w:val="hybridMultilevel"/>
    <w:tmpl w:val="88049EDA"/>
    <w:lvl w:ilvl="0" w:tplc="59C44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A664A"/>
    <w:multiLevelType w:val="hybridMultilevel"/>
    <w:tmpl w:val="DC86C52E"/>
    <w:lvl w:ilvl="0" w:tplc="63D8CA7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doNotHyphenateCap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659"/>
    <w:rsid w:val="000179A3"/>
    <w:rsid w:val="000305DF"/>
    <w:rsid w:val="00032161"/>
    <w:rsid w:val="000525E1"/>
    <w:rsid w:val="000752AB"/>
    <w:rsid w:val="00081A02"/>
    <w:rsid w:val="000D33A0"/>
    <w:rsid w:val="000E4F83"/>
    <w:rsid w:val="000F46E4"/>
    <w:rsid w:val="0014119F"/>
    <w:rsid w:val="001B4498"/>
    <w:rsid w:val="001B6713"/>
    <w:rsid w:val="001F7823"/>
    <w:rsid w:val="00206D0C"/>
    <w:rsid w:val="00211427"/>
    <w:rsid w:val="0021606B"/>
    <w:rsid w:val="002E4D95"/>
    <w:rsid w:val="00300F9F"/>
    <w:rsid w:val="00337C45"/>
    <w:rsid w:val="00372AAD"/>
    <w:rsid w:val="003757D0"/>
    <w:rsid w:val="0037758B"/>
    <w:rsid w:val="00420CC9"/>
    <w:rsid w:val="004D580A"/>
    <w:rsid w:val="004D6D0F"/>
    <w:rsid w:val="00501E6A"/>
    <w:rsid w:val="00542890"/>
    <w:rsid w:val="005551E0"/>
    <w:rsid w:val="00571F08"/>
    <w:rsid w:val="00575FE6"/>
    <w:rsid w:val="00576F8B"/>
    <w:rsid w:val="00594520"/>
    <w:rsid w:val="00671D6E"/>
    <w:rsid w:val="00691F8C"/>
    <w:rsid w:val="006D4EDB"/>
    <w:rsid w:val="006F26DF"/>
    <w:rsid w:val="006F5C84"/>
    <w:rsid w:val="0070269A"/>
    <w:rsid w:val="00796D45"/>
    <w:rsid w:val="007B6EAA"/>
    <w:rsid w:val="00842F84"/>
    <w:rsid w:val="008771FC"/>
    <w:rsid w:val="008A7D1A"/>
    <w:rsid w:val="008A7D95"/>
    <w:rsid w:val="008F03DE"/>
    <w:rsid w:val="008F060A"/>
    <w:rsid w:val="00950878"/>
    <w:rsid w:val="009E2287"/>
    <w:rsid w:val="00A03518"/>
    <w:rsid w:val="00A1420F"/>
    <w:rsid w:val="00A348C0"/>
    <w:rsid w:val="00AA06E4"/>
    <w:rsid w:val="00B16798"/>
    <w:rsid w:val="00B43E68"/>
    <w:rsid w:val="00B743F5"/>
    <w:rsid w:val="00BA1433"/>
    <w:rsid w:val="00BF34A4"/>
    <w:rsid w:val="00C01C0E"/>
    <w:rsid w:val="00C056FF"/>
    <w:rsid w:val="00C074F4"/>
    <w:rsid w:val="00C4097C"/>
    <w:rsid w:val="00C50468"/>
    <w:rsid w:val="00C76220"/>
    <w:rsid w:val="00C81B3A"/>
    <w:rsid w:val="00CE4213"/>
    <w:rsid w:val="00D209A2"/>
    <w:rsid w:val="00D55659"/>
    <w:rsid w:val="00D70B01"/>
    <w:rsid w:val="00D745D2"/>
    <w:rsid w:val="00DE487B"/>
    <w:rsid w:val="00E008C7"/>
    <w:rsid w:val="00E05402"/>
    <w:rsid w:val="00E141F9"/>
    <w:rsid w:val="00E674FC"/>
    <w:rsid w:val="00EA14DD"/>
    <w:rsid w:val="00EC12C1"/>
    <w:rsid w:val="00EE07B2"/>
    <w:rsid w:val="00EE6346"/>
    <w:rsid w:val="00F312A3"/>
    <w:rsid w:val="00F358C2"/>
    <w:rsid w:val="00FC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39D9E7E"/>
  <w15:docId w15:val="{FCCDEC92-332F-444D-B246-20748727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B6EA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semiHidden/>
    <w:rsid w:val="007B6EA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semiHidden/>
    <w:rsid w:val="007B6EAA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semiHidden/>
    <w:rsid w:val="007B6EA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semiHidden/>
    <w:rsid w:val="007B6EAA"/>
    <w:rPr>
      <w:sz w:val="24"/>
      <w:szCs w:val="24"/>
    </w:rPr>
  </w:style>
  <w:style w:type="paragraph" w:styleId="Zpat">
    <w:name w:val="footer"/>
    <w:basedOn w:val="Normln"/>
    <w:semiHidden/>
    <w:rsid w:val="007B6EA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semiHidden/>
    <w:rsid w:val="007B6EAA"/>
    <w:rPr>
      <w:sz w:val="24"/>
      <w:szCs w:val="24"/>
    </w:rPr>
  </w:style>
  <w:style w:type="paragraph" w:styleId="Zkladntextodsazen3">
    <w:name w:val="Body Text Indent 3"/>
    <w:basedOn w:val="Normln"/>
    <w:semiHidden/>
    <w:rsid w:val="007B6EAA"/>
    <w:pPr>
      <w:tabs>
        <w:tab w:val="num" w:pos="120"/>
      </w:tabs>
      <w:ind w:left="567" w:firstLine="33"/>
      <w:jc w:val="both"/>
    </w:pPr>
    <w:rPr>
      <w:rFonts w:ascii="Verdana" w:hAnsi="Verdana"/>
      <w:sz w:val="20"/>
    </w:rPr>
  </w:style>
  <w:style w:type="character" w:styleId="Siln">
    <w:name w:val="Strong"/>
    <w:basedOn w:val="Standardnpsmoodstavce"/>
    <w:qFormat/>
    <w:rsid w:val="007B6EAA"/>
    <w:rPr>
      <w:rFonts w:ascii="Times New Roman" w:hAnsi="Times New Roman" w:cs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F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F8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B671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71D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1D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1D6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1D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1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0B27-1F54-4281-B9ED-2443FE4B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686F3065</Template>
  <TotalTime>0</TotalTime>
  <Pages>1</Pages>
  <Words>74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Záruky a smluvní pokuty – vzor</vt:lpstr>
    </vt:vector>
  </TitlesOfParts>
  <Company>GORDION s.r.o.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Záruky a smluvní pokuty – vzor</dc:title>
  <dc:creator>Michala Hlušičková</dc:creator>
  <cp:lastModifiedBy>Dušková Pryk Beata</cp:lastModifiedBy>
  <cp:revision>4</cp:revision>
  <cp:lastPrinted>2006-04-24T07:27:00Z</cp:lastPrinted>
  <dcterms:created xsi:type="dcterms:W3CDTF">2016-12-02T12:25:00Z</dcterms:created>
  <dcterms:modified xsi:type="dcterms:W3CDTF">2016-12-02T12:27:00Z</dcterms:modified>
</cp:coreProperties>
</file>